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905BC" w:rsidTr="002905BC" w14:paraId="3B972826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5BC" w:rsidRDefault="002905BC" w14:paraId="0F91DBCE" w14:textId="5D3FBB3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05BC" w:rsidRDefault="002905BC" w14:paraId="69AA3A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905BC" w:rsidRDefault="002905BC" w14:paraId="428440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905BC" w:rsidRDefault="002905BC" w14:paraId="66BBAE7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905BC" w:rsidRDefault="002905BC" w14:paraId="4922154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905BC" w:rsidP="002905BC" w:rsidRDefault="002905BC" w14:paraId="30EC0E1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905BC" w:rsidP="002905BC" w:rsidRDefault="002905BC" w14:paraId="6AE5BC2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905BC" w:rsidP="002905BC" w:rsidRDefault="002905BC" w14:paraId="0A712E8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St-2474/2019</w:t>
      </w:r>
    </w:p>
    <w:p w:rsidR="002905BC" w:rsidP="002905BC" w:rsidRDefault="002905BC" w14:paraId="331256E5" w14:textId="77777777">
      <w:pPr>
        <w:tabs>
          <w:tab w:val="left" w:pos="709"/>
        </w:tabs>
      </w:pPr>
      <w:r>
        <w:t xml:space="preserve"> </w:t>
      </w:r>
    </w:p>
    <w:p w:rsidR="002905BC" w:rsidP="002905BC" w:rsidRDefault="002905BC" w14:paraId="619C59F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905BC" w:rsidP="002905BC" w:rsidRDefault="002905BC" w14:paraId="4634639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905BC" w:rsidP="002905BC" w:rsidRDefault="002905BC" w14:paraId="62DCC821" w14:textId="77777777">
      <w:pPr>
        <w:tabs>
          <w:tab w:val="left" w:pos="709"/>
        </w:tabs>
      </w:pPr>
    </w:p>
    <w:p w:rsidR="002905BC" w:rsidP="002905BC" w:rsidRDefault="002905BC" w14:paraId="4AF6900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905BC" w:rsidP="002905BC" w:rsidRDefault="002905BC" w14:paraId="6FFF2D0F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905BC" w:rsidP="002905BC" w:rsidRDefault="002905BC" w14:paraId="2B708938" w14:textId="77777777">
      <w:pPr>
        <w:tabs>
          <w:tab w:val="left" w:pos="709"/>
        </w:tabs>
      </w:pPr>
    </w:p>
    <w:p w:rsidR="002905BC" w:rsidP="002905BC" w:rsidRDefault="002905BC" w14:paraId="174CEB0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905BC" w:rsidP="002905BC" w:rsidRDefault="002905BC" w14:paraId="7CE25D63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905BC" w:rsidP="002905BC" w:rsidRDefault="002905BC" w14:paraId="13258EF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905BC" w:rsidP="002905BC" w:rsidRDefault="002905BC" w14:paraId="22EB224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905BC" w:rsidP="002905BC" w:rsidRDefault="002905BC" w14:paraId="318FCC20" w14:textId="77777777">
      <w:pPr>
        <w:tabs>
          <w:tab w:val="left" w:pos="709"/>
        </w:tabs>
      </w:pPr>
    </w:p>
    <w:p w:rsidR="002905BC" w:rsidP="002905BC" w:rsidRDefault="002905BC" w14:paraId="7496AD88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2905BC" w:rsidP="002905BC" w:rsidRDefault="002905BC" w14:paraId="538C264D" w14:textId="77777777">
      <w:pPr>
        <w:tabs>
          <w:tab w:val="left" w:pos="709"/>
        </w:tabs>
        <w:jc w:val="both"/>
      </w:pPr>
    </w:p>
    <w:p w:rsidR="002905BC" w:rsidP="002905BC" w:rsidRDefault="002905BC" w14:paraId="42A64764" w14:textId="77777777">
      <w:pPr>
        <w:tabs>
          <w:tab w:val="left" w:pos="709"/>
        </w:tabs>
      </w:pPr>
      <w:r>
        <w:t xml:space="preserve"> </w:t>
      </w:r>
      <w:r>
        <w:tab/>
        <w:t>13. St-2474/2019</w:t>
      </w:r>
    </w:p>
    <w:p w:rsidR="002905BC" w:rsidP="002905BC" w:rsidRDefault="002905BC" w14:paraId="000DA4FE" w14:textId="77777777">
      <w:pPr>
        <w:tabs>
          <w:tab w:val="left" w:pos="709"/>
        </w:tabs>
      </w:pPr>
    </w:p>
    <w:p w:rsidR="002905BC" w:rsidP="002905BC" w:rsidRDefault="002905BC" w14:paraId="267F59B3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905BC" w:rsidP="002905BC" w:rsidRDefault="002905BC" w14:paraId="7EA0EF0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905BC" w:rsidP="002905BC" w:rsidRDefault="002905BC" w14:paraId="7F00016A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905BC" w:rsidP="002905BC" w:rsidRDefault="002905BC" w14:paraId="3E434029" w14:textId="77777777">
      <w:pPr>
        <w:tabs>
          <w:tab w:val="left" w:pos="709"/>
        </w:tabs>
        <w:jc w:val="both"/>
      </w:pPr>
    </w:p>
    <w:p w:rsidR="002905BC" w:rsidP="002905BC" w:rsidRDefault="002905BC" w14:paraId="35013A17" w14:textId="77777777">
      <w:pPr>
        <w:tabs>
          <w:tab w:val="left" w:pos="709"/>
        </w:tabs>
        <w:jc w:val="both"/>
      </w:pPr>
      <w:r>
        <w:t xml:space="preserve">protiv </w:t>
      </w:r>
    </w:p>
    <w:p w:rsidR="002905BC" w:rsidP="002905BC" w:rsidRDefault="002905BC" w14:paraId="0B1E4BF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905BC" w:rsidP="002905BC" w:rsidRDefault="002905BC" w14:paraId="2455F544" w14:textId="77777777">
      <w:pPr>
        <w:tabs>
          <w:tab w:val="left" w:pos="709"/>
        </w:tabs>
        <w:ind w:left="708"/>
        <w:jc w:val="both"/>
      </w:pPr>
      <w:r>
        <w:tab/>
        <w:t>ŽELJKO FOFIĆ jednostavno društvo s ograničenom odgovornošću za usluge;</w:t>
      </w:r>
    </w:p>
    <w:p w:rsidR="002905BC" w:rsidP="002905BC" w:rsidRDefault="002905BC" w14:paraId="10AEE8B4" w14:textId="77777777">
      <w:pPr>
        <w:tabs>
          <w:tab w:val="left" w:pos="709"/>
        </w:tabs>
        <w:ind w:left="708"/>
        <w:jc w:val="both"/>
      </w:pPr>
      <w:r>
        <w:t>OIB: 34182802135, Zagreb, Maksimirsko naselje II. 3</w:t>
      </w:r>
    </w:p>
    <w:p w:rsidR="002905BC" w:rsidP="002905BC" w:rsidRDefault="002905BC" w14:paraId="2122014F" w14:textId="77777777">
      <w:pPr>
        <w:tabs>
          <w:tab w:val="left" w:pos="709"/>
        </w:tabs>
        <w:ind w:left="708"/>
        <w:jc w:val="both"/>
      </w:pPr>
    </w:p>
    <w:p w:rsidR="002905BC" w:rsidP="002905BC" w:rsidRDefault="002905BC" w14:paraId="3098E4D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905BC" w:rsidP="002905BC" w:rsidRDefault="002905BC" w14:paraId="74905F07" w14:textId="77777777">
      <w:pPr>
        <w:tabs>
          <w:tab w:val="left" w:pos="709"/>
        </w:tabs>
        <w:jc w:val="both"/>
      </w:pPr>
    </w:p>
    <w:p w:rsidR="002905BC" w:rsidP="002905BC" w:rsidRDefault="002905BC" w14:paraId="619A759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905BC" w:rsidP="002905BC" w:rsidRDefault="002905BC" w14:paraId="7D9E3131" w14:textId="77777777">
      <w:pPr>
        <w:tabs>
          <w:tab w:val="left" w:pos="709"/>
        </w:tabs>
      </w:pPr>
    </w:p>
    <w:p w:rsidR="002905BC" w:rsidP="002905BC" w:rsidRDefault="002905BC" w14:paraId="38D210F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905BC" w:rsidP="002905BC" w:rsidRDefault="002905BC" w14:paraId="6DE2EB90" w14:textId="77777777">
      <w:pPr>
        <w:tabs>
          <w:tab w:val="left" w:pos="709"/>
        </w:tabs>
      </w:pPr>
    </w:p>
    <w:p w:rsidR="002905BC" w:rsidP="002905BC" w:rsidRDefault="002905BC" w14:paraId="3573E6D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905BC" w:rsidP="002905BC" w:rsidRDefault="002905BC" w14:paraId="3A6C167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905BC" w:rsidP="002905BC" w:rsidRDefault="002905BC" w14:paraId="5FA74BFE" w14:textId="77777777">
      <w:pPr>
        <w:tabs>
          <w:tab w:val="left" w:pos="709"/>
        </w:tabs>
      </w:pPr>
    </w:p>
    <w:p w:rsidR="00942A2A" w:rsidP="003D06B2" w:rsidRDefault="00942A2A" w14:paraId="0FCB998E" w14:textId="0FCB998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05B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905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05B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05B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05B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05B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905B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905B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905B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05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5B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5B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5B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5B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05B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05B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413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2019.</izvorni_sadrzaj>
    <derivirana_varijabla naziv="DomainObject.Predmet.DatumIzradeOptuznogAkta_1">4. listopada 2019.</derivirana_varijabla>
  </DomainObject.Predmet.DatumIzradeOptuznogAkta>
  <DomainObject.Predmet.DatumIzradeOptuznogAktaFormated>
    <izvorni_sadrzaj>4.10.2019.</izvorni_sadrzaj>
    <derivirana_varijabla naziv="DomainObject.Predmet.DatumIzradeOptuznogAktaFormated_1">4.10.2019.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St-2474/2019</izvorni_sadrzaj>
    <derivirana_varijabla naziv="DomainObject.Predmet.OznakaBroj_1">St-2474/2019</derivirana_varijabla>
  </DomainObject.Predmet.OznakaBroj>
  <DomainObject.Predmet.OznakaBrojOptuznogAkta>
    <izvorni_sadrzaj>04-06-19-4308</izvorni_sadrzaj>
    <derivirana_varijabla naziv="DomainObject.Predmet.OznakaBrojOptuznogAkta_1">04-06-19-4308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FOFIĆ jednostavno društvo s ograničenom odgovornošću za usluge</izvorni_sadrzaj>
    <derivirana_varijabla naziv="DomainObject.Predmet.ProtustrankaFormated_1">  ŽELJKO FOFIĆ jednostavno društvo s ograničenom odgovornošću za usluge</derivirana_varijabla>
  </DomainObject.Predmet.ProtustrankaFormated>
  <DomainObject.Predmet.ProtustrankaFormatedOIB>
    <izvorni_sadrzaj>  ŽELJKO FOFIĆ jednostavno društvo s ograničenom odgovornošću za usluge, OIB 34182802135</izvorni_sadrzaj>
    <derivirana_varijabla naziv="DomainObject.Predmet.ProtustrankaFormatedOIB_1">  ŽELJKO FOFIĆ jednostavno društvo s ograničenom odgovornošću za usluge, OIB 34182802135</derivirana_varijabla>
  </DomainObject.Predmet.ProtustrankaFormatedOIB>
  <DomainObject.Predmet.ProtustrankaFormatedWithAdress>
    <izvorni_sadrzaj> ŽELJKO FOFIĆ jednostavno društvo s ograničenom odgovornošću za usluge, Maksimirsko naselje II. 3, 10000 Zagreb</izvorni_sadrzaj>
    <derivirana_varijabla naziv="DomainObject.Predmet.ProtustrankaFormatedWithAdress_1"> ŽELJKO FOFIĆ jednostavno društvo s ograničenom odgovornošću za usluge, Maksimirsko naselje II. 3, 10000 Zagreb</derivirana_varijabla>
  </DomainObject.Predmet.ProtustrankaFormatedWithAdress>
  <DomainObject.Predmet.ProtustrankaFormatedWithAdressOIB>
    <izvorni_sadrzaj> ŽELJKO FOFIĆ jednostavno društvo s ograničenom odgovornošću za usluge, OIB 34182802135, Maksimirsko naselje II. 3, 10000 Zagreb</izvorni_sadrzaj>
    <derivirana_varijabla naziv="DomainObject.Predmet.ProtustrankaFormatedWithAdressOIB_1"> ŽELJKO FOFIĆ jednostavno društvo s ograničenom odgovornošću za usluge, OIB 34182802135, Maksimirsko naselje II. 3, 10000 Zagreb</derivirana_varijabla>
  </DomainObject.Predmet.ProtustrankaFormatedWithAdressOIB>
  <DomainObject.Predmet.ProtustrankaWithAdress>
    <izvorni_sadrzaj>ŽELJKO FOFIĆ jednostavno društvo s ograničenom odgovornošću za usluge Maksimirsko naselje II. 3, 10000 Zagreb</izvorni_sadrzaj>
    <derivirana_varijabla naziv="DomainObject.Predmet.ProtustrankaWithAdress_1">ŽELJKO FOFIĆ jednostavno društvo s ograničenom odgovornošću za usluge Maksimirsko naselje II. 3, 10000 Zagreb</derivirana_varijabla>
  </DomainObject.Predmet.ProtustrankaWithAdress>
  <DomainObject.Predmet.ProtustrankaWithAdressOIB>
    <izvorni_sadrzaj>ŽELJKO FOFIĆ jednostavno društvo s ograničenom odgovornošću za usluge, OIB 34182802135, Maksimirsko naselje II. 3, 10000 Zagreb</izvorni_sadrzaj>
    <derivirana_varijabla naziv="DomainObject.Predmet.ProtustrankaWithAdressOIB_1">ŽELJKO FOFIĆ jednostavno društvo s ograničenom odgovornošću za usluge, OIB 34182802135, Maksimirsko naselje II. 3, 10000 Zagreb</derivirana_varijabla>
  </DomainObject.Predmet.ProtustrankaWithAdressOIB>
  <DomainObject.Predmet.ProtustrankaNazivFormated>
    <izvorni_sadrzaj>ŽELJKO FOFIĆ jednostavno društvo s ograničenom odgovornošću za usluge</izvorni_sadrzaj>
    <derivirana_varijabla naziv="DomainObject.Predmet.ProtustrankaNazivFormated_1">ŽELJKO FOFIĆ jednostavno društvo s ograničenom odgovornošću za usluge</derivirana_varijabla>
  </DomainObject.Predmet.ProtustrankaNazivFormated>
  <DomainObject.Predmet.ProtustrankaNazivFormatedOIB>
    <izvorni_sadrzaj>ŽELJKO FOFIĆ jednostavno društvo s ograničenom odgovornošću za usluge, OIB 34182802135</izvorni_sadrzaj>
    <derivirana_varijabla naziv="DomainObject.Predmet.ProtustrankaNazivFormatedOIB_1">ŽELJKO FOFIĆ jednostavno društvo s ograničenom odgovornošću za usluge, OIB 34182802135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FOFIĆ jednostavno društvo s ograničenom odgovornošću za usluge</item>
    </izvorni_sadrzaj>
    <derivirana_varijabla naziv="DomainObject.Predmet.ProtuStrankaListFormated_1">
      <item>ŽELJKO FOFIĆ jednostavno društvo s ograničenom odgovornošću za usluge</item>
    </derivirana_varijabla>
  </DomainObject.Predmet.ProtuStrankaListFormated>
  <DomainObject.Predmet.ProtuStrankaListFormatedOIB>
    <izvorni_sadrzaj>
      <item>ŽELJKO FOFIĆ jednostavno društvo s ograničenom odgovornošću za usluge, OIB 34182802135</item>
    </izvorni_sadrzaj>
    <derivirana_varijabla naziv="DomainObject.Predmet.ProtuStrankaListFormatedOIB_1">
      <item>ŽELJKO FOFIĆ jednostavno društvo s ograničenom odgovornošću za usluge, OIB 34182802135</item>
    </derivirana_varijabla>
  </DomainObject.Predmet.ProtuStrankaListFormatedOIB>
  <DomainObject.Predmet.ProtuStrankaListFormatedWithAdress>
    <izvorni_sadrzaj>
      <item>ŽELJKO FOFIĆ jednostavno društvo s ograničenom odgovornošću za usluge, Maksimirsko naselje II. 3, 10000 Zagreb</item>
    </izvorni_sadrzaj>
    <derivirana_varijabla naziv="DomainObject.Predmet.ProtuStrankaListFormatedWithAdress_1">
      <item>ŽELJKO FOFIĆ jednostavno društvo s ograničenom odgovornošću za usluge, Maksimirsko naselje II. 3, 10000 Zagreb</item>
    </derivirana_varijabla>
  </DomainObject.Predmet.ProtuStrankaListFormatedWithAdress>
  <DomainObject.Predmet.ProtuStrankaListFormatedWithAdressOIB>
    <izvorni_sadrzaj>
      <item>ŽELJKO FOFIĆ jednostavno društvo s ograničenom odgovornošću za usluge, OIB 34182802135, Maksimirsko naselje II. 3, 10000 Zagreb</item>
    </izvorni_sadrzaj>
    <derivirana_varijabla naziv="DomainObject.Predmet.ProtuStrankaListFormatedWithAdressOIB_1">
      <item>ŽELJKO FOFIĆ jednostavno društvo s ograničenom odgovornošću za usluge, OIB 34182802135, Maksimirsko naselje II. 3, 10000 Zagreb</item>
    </derivirana_varijabla>
  </DomainObject.Predmet.ProtuStrankaListFormatedWithAdressOIB>
  <DomainObject.Predmet.ProtuStrankaListNazivFormated>
    <izvorni_sadrzaj>
      <item>ŽELJKO FOFIĆ jednostavno društvo s ograničenom odgovornošću za usluge</item>
    </izvorni_sadrzaj>
    <derivirana_varijabla naziv="DomainObject.Predmet.ProtuStrankaListNazivFormated_1">
      <item>ŽELJKO FOFIĆ jednostavno društvo s ograničenom odgovornošću za usluge</item>
    </derivirana_varijabla>
  </DomainObject.Predmet.ProtuStrankaListNazivFormated>
  <DomainObject.Predmet.ProtuStrankaListNazivFormatedOIB>
    <izvorni_sadrzaj>
      <item>ŽELJKO FOFIĆ jednostavno društvo s ograničenom odgovornošću za usluge, OIB 34182802135</item>
    </izvorni_sadrzaj>
    <derivirana_varijabla naziv="DomainObject.Predmet.ProtuStrankaListNazivFormatedOIB_1">
      <item>ŽELJKO FOFIĆ jednostavno društvo s ograničenom odgovornošću za usluge, OIB 34182802135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FOFIĆ jednostavno društvo s ograničenom odgovornošću za usluge</izvorni_sadrzaj>
    <derivirana_varijabla naziv="DomainObject.Predmet.ProtustrankaIDrugi_1">ŽELJKO FOFIĆ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ŽELJKO FOFIĆ jednostavno društvo s ograničenom odgovornošću za usluge, OIB 34182802135, Maksimirsko naselje II. 3, 10000 Zagreb</izvorni_sadrzaj>
    <derivirana_varijabla naziv="DomainObject.Predmet.ProtustrankaIDrugiAdressOIB_1">ŽELJKO FOFIĆ jednostavno društvo s ograničenom odgovornošću za usluge, OIB 34182802135, Maksimirsko naselje II.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FOFIĆ jednostavno društvo s ograničenom odgovornošću za usluge</item>
      <item>Financijska agencija</item>
    </izvorni_sadrzaj>
    <derivirana_varijabla naziv="DomainObject.Predmet.SudioniciListNaziv_1">
      <item>ŽELJKO FOFIĆ jednostavno društvo s ograničenom odgovornošću za usluge</item>
      <item>Financijska agencija</item>
    </derivirana_varijabla>
  </DomainObject.Predmet.SudioniciListNaziv>
  <DomainObject.Predmet.SudioniciListAdressOIB>
    <izvorni_sadrzaj>
      <item>ŽELJKO FOFIĆ jednostavno društvo s ograničenom odgovornošću za usluge, OIB 34182802135, Maksimirsko naselje II. 3,10000 Zagreb</item>
      <item>Financijska agencija, OIB 85821130368, TRG SVIBANJSKIH ŽRTAVA 1995. 1,10000 Zagreb</item>
    </izvorni_sadrzaj>
    <derivirana_varijabla naziv="DomainObject.Predmet.SudioniciListAdressOIB_1">
      <item>ŽELJKO FOFIĆ jednostavno društvo s ograničenom odgovornošću za usluge, OIB 34182802135, Maksimirsko naselje II.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34182802135</item>
      <item>, OIB 85821130368</item>
    </izvorni_sadrzaj>
    <derivirana_varijabla naziv="DomainObject.Predmet.SudioniciListNazivOIB_1">
      <item>, OIB 34182802135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872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